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A4BC" w14:textId="3B906369" w:rsidR="005119DE" w:rsidRDefault="005119DE" w:rsidP="001D5021">
      <w:pPr>
        <w:pStyle w:val="Default"/>
        <w:jc w:val="right"/>
        <w:rPr>
          <w:b/>
          <w:bCs/>
          <w:u w:val="single"/>
        </w:rPr>
      </w:pPr>
    </w:p>
    <w:p w14:paraId="2D427562" w14:textId="77777777" w:rsidR="00C854EF" w:rsidRPr="00827D2F" w:rsidRDefault="00C854EF" w:rsidP="001D5021">
      <w:pPr>
        <w:pStyle w:val="Default"/>
        <w:jc w:val="right"/>
        <w:rPr>
          <w:b/>
          <w:bCs/>
          <w:u w:val="single"/>
        </w:rPr>
      </w:pPr>
    </w:p>
    <w:p w14:paraId="5E23D016" w14:textId="77777777" w:rsidR="000E06BE" w:rsidRDefault="00751A0C" w:rsidP="00385BEE">
      <w:pPr>
        <w:pStyle w:val="Default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981C9D">
        <w:rPr>
          <w:rFonts w:asciiTheme="minorHAnsi" w:hAnsiTheme="minorHAnsi"/>
          <w:b/>
          <w:bCs/>
          <w:sz w:val="28"/>
          <w:szCs w:val="28"/>
          <w:u w:val="single"/>
        </w:rPr>
        <w:t>E</w:t>
      </w:r>
      <w:r w:rsidR="00982EE8" w:rsidRPr="00981C9D">
        <w:rPr>
          <w:rFonts w:asciiTheme="minorHAnsi" w:hAnsiTheme="minorHAnsi"/>
          <w:b/>
          <w:bCs/>
          <w:sz w:val="28"/>
          <w:szCs w:val="28"/>
          <w:u w:val="single"/>
        </w:rPr>
        <w:t>igene</w:t>
      </w:r>
      <w:r w:rsidRPr="00981C9D">
        <w:rPr>
          <w:rFonts w:asciiTheme="minorHAnsi" w:hAnsiTheme="minorHAnsi"/>
          <w:b/>
          <w:bCs/>
          <w:sz w:val="28"/>
          <w:szCs w:val="28"/>
          <w:u w:val="single"/>
        </w:rPr>
        <w:t xml:space="preserve">rklärung </w:t>
      </w:r>
      <w:r w:rsidR="004D553E" w:rsidRPr="00981C9D">
        <w:rPr>
          <w:rFonts w:asciiTheme="minorHAnsi" w:hAnsiTheme="minorHAnsi"/>
          <w:b/>
          <w:bCs/>
          <w:sz w:val="28"/>
          <w:szCs w:val="28"/>
          <w:u w:val="single"/>
        </w:rPr>
        <w:t xml:space="preserve">hinsichtlich der Befähigung </w:t>
      </w:r>
      <w:r w:rsidR="000E06BE">
        <w:rPr>
          <w:rFonts w:asciiTheme="minorHAnsi" w:hAnsiTheme="minorHAnsi"/>
          <w:b/>
          <w:bCs/>
          <w:sz w:val="28"/>
          <w:szCs w:val="28"/>
          <w:u w:val="single"/>
        </w:rPr>
        <w:t>und Ausstattung</w:t>
      </w:r>
    </w:p>
    <w:p w14:paraId="1EF2BC47" w14:textId="2278DD68" w:rsidR="005119DE" w:rsidRPr="00981C9D" w:rsidRDefault="004D553E" w:rsidP="00385BEE">
      <w:pPr>
        <w:pStyle w:val="Default"/>
        <w:jc w:val="center"/>
        <w:rPr>
          <w:rFonts w:asciiTheme="minorHAnsi" w:hAnsiTheme="minorHAnsi"/>
          <w:sz w:val="28"/>
          <w:szCs w:val="28"/>
        </w:rPr>
      </w:pPr>
      <w:r w:rsidRPr="00981C9D">
        <w:rPr>
          <w:rFonts w:asciiTheme="minorHAnsi" w:hAnsiTheme="minorHAnsi"/>
          <w:b/>
          <w:bCs/>
          <w:sz w:val="28"/>
          <w:szCs w:val="28"/>
          <w:u w:val="single"/>
        </w:rPr>
        <w:t>der betreuenden</w:t>
      </w:r>
      <w:r w:rsidR="00180F55">
        <w:rPr>
          <w:rFonts w:asciiTheme="minorHAnsi" w:hAnsiTheme="minorHAnsi"/>
          <w:b/>
          <w:bCs/>
          <w:sz w:val="28"/>
          <w:szCs w:val="28"/>
          <w:u w:val="single"/>
        </w:rPr>
        <w:t xml:space="preserve"> Sicherheitsfachkraft</w:t>
      </w:r>
    </w:p>
    <w:p w14:paraId="612DB2ED" w14:textId="77777777" w:rsidR="00162113" w:rsidRPr="00981C9D" w:rsidRDefault="00162113" w:rsidP="005119DE">
      <w:pPr>
        <w:pStyle w:val="Default"/>
        <w:rPr>
          <w:rFonts w:asciiTheme="minorHAnsi" w:hAnsiTheme="minorHAnsi"/>
          <w:sz w:val="22"/>
          <w:szCs w:val="22"/>
        </w:rPr>
      </w:pPr>
    </w:p>
    <w:p w14:paraId="313624B6" w14:textId="77777777" w:rsidR="00527FE0" w:rsidRPr="00981C9D" w:rsidRDefault="00527FE0" w:rsidP="00527FE0">
      <w:pPr>
        <w:jc w:val="both"/>
        <w:rPr>
          <w:rFonts w:asciiTheme="minorHAnsi" w:hAnsiTheme="minorHAnsi" w:cs="Arial"/>
          <w:sz w:val="20"/>
          <w:szCs w:val="20"/>
        </w:rPr>
      </w:pPr>
      <w:r w:rsidRPr="00935043">
        <w:rPr>
          <w:rFonts w:asciiTheme="minorHAnsi" w:hAnsiTheme="minorHAnsi" w:cs="Arial"/>
          <w:sz w:val="20"/>
          <w:szCs w:val="20"/>
        </w:rPr>
        <w:t>(vom Bieter, bei Bietergemeinschaften durch das bevollmächtigte Mitglied sowie bei der Inans</w:t>
      </w:r>
      <w:r w:rsidR="00493EB3" w:rsidRPr="00935043">
        <w:rPr>
          <w:rFonts w:asciiTheme="minorHAnsi" w:hAnsiTheme="minorHAnsi" w:cs="Arial"/>
          <w:sz w:val="20"/>
          <w:szCs w:val="20"/>
        </w:rPr>
        <w:t>pruchnahme von wesentlichen U</w:t>
      </w:r>
      <w:r w:rsidRPr="00935043">
        <w:rPr>
          <w:rFonts w:asciiTheme="minorHAnsi" w:hAnsiTheme="minorHAnsi" w:cs="Arial"/>
          <w:sz w:val="20"/>
          <w:szCs w:val="20"/>
        </w:rPr>
        <w:t>nter</w:t>
      </w:r>
      <w:r w:rsidR="00493EB3" w:rsidRPr="00935043">
        <w:rPr>
          <w:rFonts w:asciiTheme="minorHAnsi" w:hAnsiTheme="minorHAnsi" w:cs="Arial"/>
          <w:sz w:val="20"/>
          <w:szCs w:val="20"/>
        </w:rPr>
        <w:t>auftragnehmern von jedem U</w:t>
      </w:r>
      <w:r w:rsidRPr="00935043">
        <w:rPr>
          <w:rFonts w:asciiTheme="minorHAnsi" w:hAnsiTheme="minorHAnsi" w:cs="Arial"/>
          <w:sz w:val="20"/>
          <w:szCs w:val="20"/>
        </w:rPr>
        <w:t>nter</w:t>
      </w:r>
      <w:r w:rsidR="00493EB3" w:rsidRPr="00935043">
        <w:rPr>
          <w:rFonts w:asciiTheme="minorHAnsi" w:hAnsiTheme="minorHAnsi" w:cs="Arial"/>
          <w:sz w:val="20"/>
          <w:szCs w:val="20"/>
        </w:rPr>
        <w:t>auftrag</w:t>
      </w:r>
      <w:r w:rsidRPr="00935043">
        <w:rPr>
          <w:rFonts w:asciiTheme="minorHAnsi" w:hAnsiTheme="minorHAnsi" w:cs="Arial"/>
          <w:sz w:val="20"/>
          <w:szCs w:val="20"/>
        </w:rPr>
        <w:t>neh</w:t>
      </w:r>
      <w:r w:rsidR="00A570EB" w:rsidRPr="00935043">
        <w:rPr>
          <w:rFonts w:asciiTheme="minorHAnsi" w:hAnsiTheme="minorHAnsi" w:cs="Arial"/>
          <w:sz w:val="20"/>
          <w:szCs w:val="20"/>
        </w:rPr>
        <w:t>mer auszufüllen</w:t>
      </w:r>
      <w:r w:rsidRPr="00935043">
        <w:rPr>
          <w:rFonts w:asciiTheme="minorHAnsi" w:hAnsiTheme="minorHAnsi" w:cs="Arial"/>
          <w:sz w:val="20"/>
          <w:szCs w:val="20"/>
        </w:rPr>
        <w:t>. Das Formblatt ist erforderlichen falls zu vervielfältigen.)</w:t>
      </w:r>
    </w:p>
    <w:p w14:paraId="052B2234" w14:textId="508A2CCF" w:rsidR="00751A0C" w:rsidRPr="00981C9D" w:rsidRDefault="00751A0C" w:rsidP="00751A0C">
      <w:pPr>
        <w:jc w:val="both"/>
        <w:rPr>
          <w:rFonts w:asciiTheme="minorHAnsi" w:hAnsiTheme="minorHAnsi" w:cs="Arial"/>
          <w:sz w:val="22"/>
          <w:szCs w:val="22"/>
        </w:rPr>
      </w:pPr>
    </w:p>
    <w:sdt>
      <w:sdtPr>
        <w:rPr>
          <w:rFonts w:ascii="Calibri" w:eastAsia="Calibri" w:hAnsi="Calibri" w:cs="Calibri"/>
          <w:sz w:val="20"/>
          <w:szCs w:val="20"/>
        </w:rPr>
        <w:id w:val="1914732403"/>
        <w:placeholder>
          <w:docPart w:val="F98127F8E0454DF097B7C173753CD7B4"/>
        </w:placeholder>
        <w:showingPlcHdr/>
      </w:sdtPr>
      <w:sdtEndPr/>
      <w:sdtContent>
        <w:p w14:paraId="62CBCE53" w14:textId="5D553815" w:rsidR="00751A0C" w:rsidRPr="00981C9D" w:rsidRDefault="007D4371" w:rsidP="00751A0C">
          <w:pPr>
            <w:pBdr>
              <w:bottom w:val="single" w:sz="12" w:space="1" w:color="auto"/>
            </w:pBdr>
            <w:jc w:val="both"/>
            <w:rPr>
              <w:rFonts w:asciiTheme="minorHAnsi" w:hAnsiTheme="minorHAnsi" w:cs="Arial"/>
              <w:sz w:val="22"/>
              <w:szCs w:val="22"/>
            </w:rPr>
          </w:pPr>
          <w:r w:rsidRPr="00B31A92">
            <w:rPr>
              <w:rStyle w:val="Platzhaltertext"/>
            </w:rPr>
            <w:t>Klicken oder tippen Sie hier, um Text einzugeben.</w:t>
          </w:r>
        </w:p>
      </w:sdtContent>
    </w:sdt>
    <w:p w14:paraId="71E56754" w14:textId="77777777" w:rsidR="00751A0C" w:rsidRPr="00981C9D" w:rsidRDefault="00751A0C" w:rsidP="00751A0C">
      <w:pPr>
        <w:jc w:val="both"/>
        <w:rPr>
          <w:rFonts w:asciiTheme="minorHAnsi" w:hAnsiTheme="minorHAnsi" w:cs="Arial"/>
          <w:sz w:val="22"/>
          <w:szCs w:val="22"/>
        </w:rPr>
      </w:pPr>
      <w:r w:rsidRPr="00981C9D">
        <w:rPr>
          <w:rFonts w:asciiTheme="minorHAnsi" w:hAnsiTheme="minorHAnsi" w:cs="Arial"/>
          <w:sz w:val="22"/>
          <w:szCs w:val="22"/>
        </w:rPr>
        <w:t xml:space="preserve">(Name des Bieters bzw. des </w:t>
      </w:r>
      <w:r w:rsidR="00527FE0" w:rsidRPr="00981C9D">
        <w:rPr>
          <w:rFonts w:asciiTheme="minorHAnsi" w:hAnsiTheme="minorHAnsi" w:cs="Arial"/>
          <w:sz w:val="22"/>
          <w:szCs w:val="22"/>
        </w:rPr>
        <w:t xml:space="preserve">bevollmächtigten </w:t>
      </w:r>
      <w:r w:rsidRPr="00981C9D">
        <w:rPr>
          <w:rFonts w:asciiTheme="minorHAnsi" w:hAnsiTheme="minorHAnsi" w:cs="Arial"/>
          <w:sz w:val="22"/>
          <w:szCs w:val="22"/>
        </w:rPr>
        <w:t>Mitglieds der Bietergemeinschaft</w:t>
      </w:r>
      <w:r w:rsidR="00E333BB" w:rsidRPr="00981C9D">
        <w:rPr>
          <w:rFonts w:asciiTheme="minorHAnsi" w:hAnsiTheme="minorHAnsi" w:cs="Arial"/>
          <w:sz w:val="22"/>
          <w:szCs w:val="22"/>
        </w:rPr>
        <w:t xml:space="preserve"> bzw. des </w:t>
      </w:r>
      <w:r w:rsidR="00493EB3">
        <w:rPr>
          <w:rFonts w:asciiTheme="minorHAnsi" w:hAnsiTheme="minorHAnsi" w:cs="Arial"/>
          <w:sz w:val="22"/>
          <w:szCs w:val="22"/>
        </w:rPr>
        <w:t>U</w:t>
      </w:r>
      <w:r w:rsidR="006D24D8" w:rsidRPr="00981C9D">
        <w:rPr>
          <w:rFonts w:asciiTheme="minorHAnsi" w:hAnsiTheme="minorHAnsi" w:cs="Arial"/>
          <w:sz w:val="22"/>
          <w:szCs w:val="22"/>
        </w:rPr>
        <w:t>nter</w:t>
      </w:r>
      <w:r w:rsidR="00493EB3">
        <w:rPr>
          <w:rFonts w:asciiTheme="minorHAnsi" w:hAnsiTheme="minorHAnsi" w:cs="Arial"/>
          <w:sz w:val="22"/>
          <w:szCs w:val="22"/>
        </w:rPr>
        <w:t>auftragnehmer</w:t>
      </w:r>
      <w:r w:rsidR="006D24D8" w:rsidRPr="00981C9D">
        <w:rPr>
          <w:rFonts w:asciiTheme="minorHAnsi" w:hAnsiTheme="minorHAnsi" w:cs="Arial"/>
          <w:sz w:val="22"/>
          <w:szCs w:val="22"/>
        </w:rPr>
        <w:t>s</w:t>
      </w:r>
      <w:r w:rsidRPr="00981C9D">
        <w:rPr>
          <w:rFonts w:asciiTheme="minorHAnsi" w:hAnsiTheme="minorHAnsi" w:cs="Arial"/>
          <w:sz w:val="22"/>
          <w:szCs w:val="22"/>
        </w:rPr>
        <w:t>)</w:t>
      </w:r>
    </w:p>
    <w:p w14:paraId="320DC883" w14:textId="77777777" w:rsidR="000E06BE" w:rsidRDefault="000E06BE" w:rsidP="00751A0C">
      <w:pPr>
        <w:jc w:val="both"/>
        <w:rPr>
          <w:rFonts w:asciiTheme="minorHAnsi" w:hAnsiTheme="minorHAnsi" w:cs="Arial"/>
          <w:sz w:val="22"/>
          <w:szCs w:val="22"/>
        </w:rPr>
      </w:pPr>
    </w:p>
    <w:p w14:paraId="55D20BD3" w14:textId="77777777" w:rsidR="000E06BE" w:rsidRPr="00981C9D" w:rsidRDefault="000E06BE" w:rsidP="00751A0C">
      <w:pPr>
        <w:jc w:val="both"/>
        <w:rPr>
          <w:rFonts w:asciiTheme="minorHAnsi" w:hAnsiTheme="minorHAnsi" w:cs="Arial"/>
          <w:sz w:val="22"/>
          <w:szCs w:val="22"/>
        </w:rPr>
      </w:pPr>
    </w:p>
    <w:p w14:paraId="761C8D5E" w14:textId="0E6C3D68" w:rsidR="009B22D0" w:rsidRDefault="00751A0C" w:rsidP="009B22D0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</w:rPr>
      </w:pPr>
      <w:r w:rsidRPr="00981C9D">
        <w:rPr>
          <w:rFonts w:asciiTheme="minorHAnsi" w:hAnsiTheme="minorHAnsi" w:cs="Arial"/>
          <w:b/>
          <w:bCs/>
          <w:sz w:val="22"/>
          <w:szCs w:val="22"/>
        </w:rPr>
        <w:t>Ich</w:t>
      </w:r>
      <w:r w:rsidR="009B22D0" w:rsidRPr="00981C9D">
        <w:rPr>
          <w:rFonts w:asciiTheme="minorHAnsi" w:hAnsiTheme="minorHAnsi" w:cs="Arial"/>
          <w:b/>
          <w:bCs/>
          <w:sz w:val="22"/>
          <w:szCs w:val="22"/>
        </w:rPr>
        <w:t xml:space="preserve"> sicher</w:t>
      </w:r>
      <w:r w:rsidR="004D553E" w:rsidRPr="00981C9D">
        <w:rPr>
          <w:rFonts w:asciiTheme="minorHAnsi" w:hAnsiTheme="minorHAnsi" w:cs="Arial"/>
          <w:b/>
          <w:bCs/>
          <w:sz w:val="22"/>
          <w:szCs w:val="22"/>
        </w:rPr>
        <w:t>e</w:t>
      </w:r>
      <w:r w:rsidR="009B22D0" w:rsidRPr="00981C9D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981C9D">
        <w:rPr>
          <w:rFonts w:asciiTheme="minorHAnsi" w:hAnsiTheme="minorHAnsi" w:cs="Arial"/>
          <w:b/>
          <w:bCs/>
          <w:sz w:val="22"/>
          <w:szCs w:val="22"/>
        </w:rPr>
        <w:t>/</w:t>
      </w:r>
      <w:r w:rsidR="009B22D0" w:rsidRPr="00981C9D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736A55">
        <w:rPr>
          <w:rFonts w:asciiTheme="minorHAnsi" w:hAnsiTheme="minorHAnsi" w:cs="Arial"/>
          <w:b/>
          <w:bCs/>
          <w:sz w:val="22"/>
          <w:szCs w:val="22"/>
        </w:rPr>
        <w:t>Wir sicher</w:t>
      </w:r>
      <w:r w:rsidRPr="00981C9D">
        <w:rPr>
          <w:rFonts w:asciiTheme="minorHAnsi" w:hAnsiTheme="minorHAnsi" w:cs="Arial"/>
          <w:b/>
          <w:bCs/>
          <w:sz w:val="22"/>
          <w:szCs w:val="22"/>
        </w:rPr>
        <w:t xml:space="preserve">n verbindlich zu, dass </w:t>
      </w:r>
      <w:r w:rsidR="00180F55">
        <w:rPr>
          <w:rFonts w:asciiTheme="minorHAnsi" w:hAnsiTheme="minorHAnsi" w:cs="Arial"/>
          <w:b/>
          <w:sz w:val="22"/>
          <w:szCs w:val="22"/>
        </w:rPr>
        <w:t>die betreuende</w:t>
      </w:r>
      <w:r w:rsidR="009B22D0" w:rsidRPr="00981C9D">
        <w:rPr>
          <w:rFonts w:asciiTheme="minorHAnsi" w:hAnsiTheme="minorHAnsi" w:cs="Arial"/>
          <w:b/>
          <w:sz w:val="22"/>
          <w:szCs w:val="22"/>
        </w:rPr>
        <w:t xml:space="preserve"> </w:t>
      </w:r>
      <w:r w:rsidR="00180F55">
        <w:rPr>
          <w:rFonts w:asciiTheme="minorHAnsi" w:hAnsiTheme="minorHAnsi" w:cs="Arial"/>
          <w:b/>
          <w:sz w:val="22"/>
          <w:szCs w:val="22"/>
        </w:rPr>
        <w:t>Sicherheitsfachkraft (SiFa) ü</w:t>
      </w:r>
      <w:r w:rsidR="00180F55" w:rsidRPr="00180F55">
        <w:rPr>
          <w:rFonts w:asciiTheme="minorHAnsi" w:hAnsiTheme="minorHAnsi" w:cs="Arial"/>
          <w:b/>
          <w:sz w:val="22"/>
          <w:szCs w:val="22"/>
        </w:rPr>
        <w:t xml:space="preserve">ber fundierte Kenntnisse auf den </w:t>
      </w:r>
      <w:r w:rsidR="00CA3096">
        <w:rPr>
          <w:rFonts w:asciiTheme="minorHAnsi" w:hAnsiTheme="minorHAnsi" w:cs="Arial"/>
          <w:b/>
          <w:sz w:val="22"/>
          <w:szCs w:val="22"/>
        </w:rPr>
        <w:t>in der Leistungsbeschreibung – Fachlicher Teil (Teil B)</w:t>
      </w:r>
      <w:r w:rsidR="00180F55" w:rsidRPr="00180F55">
        <w:rPr>
          <w:rFonts w:asciiTheme="minorHAnsi" w:hAnsiTheme="minorHAnsi" w:cs="Arial"/>
          <w:b/>
          <w:sz w:val="22"/>
          <w:szCs w:val="22"/>
        </w:rPr>
        <w:t xml:space="preserve"> genannten Gebieten für</w:t>
      </w:r>
      <w:r w:rsidR="00180F55">
        <w:rPr>
          <w:rFonts w:asciiTheme="minorHAnsi" w:hAnsiTheme="minorHAnsi" w:cs="Arial"/>
          <w:b/>
          <w:sz w:val="22"/>
          <w:szCs w:val="22"/>
        </w:rPr>
        <w:t xml:space="preserve"> die betriebsspezifische Betreu</w:t>
      </w:r>
      <w:r w:rsidR="00180F55" w:rsidRPr="00180F55">
        <w:rPr>
          <w:rFonts w:asciiTheme="minorHAnsi" w:hAnsiTheme="minorHAnsi" w:cs="Arial"/>
          <w:b/>
          <w:sz w:val="22"/>
          <w:szCs w:val="22"/>
        </w:rPr>
        <w:t>ung</w:t>
      </w:r>
      <w:r w:rsidR="00180F55">
        <w:rPr>
          <w:rFonts w:asciiTheme="minorHAnsi" w:hAnsiTheme="minorHAnsi" w:cs="Arial"/>
          <w:b/>
          <w:sz w:val="22"/>
          <w:szCs w:val="22"/>
        </w:rPr>
        <w:t xml:space="preserve"> verfügt</w:t>
      </w:r>
      <w:r w:rsidR="00CA3096">
        <w:rPr>
          <w:rFonts w:asciiTheme="minorHAnsi" w:hAnsiTheme="minorHAnsi" w:cs="Arial"/>
          <w:b/>
          <w:sz w:val="22"/>
          <w:szCs w:val="22"/>
        </w:rPr>
        <w:t>.</w:t>
      </w:r>
    </w:p>
    <w:p w14:paraId="697C86C9" w14:textId="694BBC36" w:rsidR="00CA3096" w:rsidRDefault="00CA3096" w:rsidP="009B22D0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198052BD" w14:textId="776AA121" w:rsidR="00CA3096" w:rsidRDefault="00CA3096" w:rsidP="009B22D0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</w:rPr>
      </w:pPr>
      <w:r w:rsidRPr="00CA3096">
        <w:rPr>
          <w:rFonts w:asciiTheme="minorHAnsi" w:hAnsiTheme="minorHAnsi" w:cs="Arial"/>
          <w:b/>
          <w:sz w:val="22"/>
          <w:szCs w:val="22"/>
        </w:rPr>
        <w:t>Ich sichere / Wir sichern verbindlich zu, dass die betreuende SiFa gem. § 7 ASiG über die Qualifikation als Sicherheitsingenieur, Sicherheitstechniker oder Sicherheitsmeister verfügt. Dem Auftraggeber wird ein entsprechender Nachweis innerhalb von zwei Wochen nach Zuschlagserteilung vorgelegt.</w:t>
      </w:r>
    </w:p>
    <w:p w14:paraId="50B46B98" w14:textId="349082C2" w:rsidR="00CA3096" w:rsidRDefault="00CA3096" w:rsidP="009B22D0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</w:rPr>
      </w:pPr>
    </w:p>
    <w:p w14:paraId="26F50C78" w14:textId="70879174" w:rsidR="00CA3096" w:rsidRPr="00CA3096" w:rsidRDefault="00CA3096" w:rsidP="009B22D0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Ich sichere / Wir sichern verbindlich zu, dass die betreuende SiFa über die Fortbildung zur </w:t>
      </w:r>
      <w:r w:rsidR="00A34391">
        <w:rPr>
          <w:rFonts w:asciiTheme="minorHAnsi" w:hAnsiTheme="minorHAnsi" w:cs="Arial"/>
          <w:b/>
          <w:sz w:val="22"/>
          <w:szCs w:val="22"/>
        </w:rPr>
        <w:t>Fachkraft für Arbeitssicherheit</w:t>
      </w:r>
      <w:r>
        <w:rPr>
          <w:rFonts w:asciiTheme="minorHAnsi" w:hAnsiTheme="minorHAnsi" w:cs="Arial"/>
          <w:b/>
          <w:sz w:val="22"/>
          <w:szCs w:val="22"/>
        </w:rPr>
        <w:t xml:space="preserve"> verfügt. </w:t>
      </w:r>
      <w:r w:rsidR="0092334E" w:rsidRPr="00CA3096">
        <w:rPr>
          <w:rFonts w:asciiTheme="minorHAnsi" w:hAnsiTheme="minorHAnsi" w:cs="Arial"/>
          <w:b/>
          <w:sz w:val="22"/>
          <w:szCs w:val="22"/>
        </w:rPr>
        <w:t>Dem Auftraggeber wird ein entsprechender Nachweis innerhalb von zwei Wochen nach Zuschlagserteilung vorgelegt.</w:t>
      </w:r>
    </w:p>
    <w:p w14:paraId="75720052" w14:textId="4280E5BB" w:rsidR="00A570EB" w:rsidRDefault="00A570EB" w:rsidP="004F0EDA">
      <w:pPr>
        <w:spacing w:line="259" w:lineRule="auto"/>
        <w:jc w:val="both"/>
        <w:rPr>
          <w:rFonts w:asciiTheme="minorHAnsi" w:hAnsiTheme="minorHAnsi"/>
          <w:sz w:val="22"/>
          <w:szCs w:val="22"/>
        </w:rPr>
      </w:pPr>
    </w:p>
    <w:p w14:paraId="31833A55" w14:textId="2F1CE5D9" w:rsidR="00B9681E" w:rsidRPr="006E79D6" w:rsidRDefault="00B9681E" w:rsidP="00B968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79D6">
        <w:rPr>
          <w:rFonts w:asciiTheme="minorHAnsi" w:hAnsiTheme="minorHAnsi" w:cs="Arial"/>
          <w:b/>
          <w:sz w:val="22"/>
          <w:szCs w:val="22"/>
        </w:rPr>
        <w:t xml:space="preserve">Ich sichere / Wir sichern verbindlich zu, </w:t>
      </w:r>
      <w:r w:rsidR="00180F55">
        <w:rPr>
          <w:rFonts w:asciiTheme="minorHAnsi" w:hAnsiTheme="minorHAnsi" w:cs="Arial"/>
          <w:b/>
          <w:sz w:val="22"/>
          <w:szCs w:val="22"/>
        </w:rPr>
        <w:t xml:space="preserve">dass </w:t>
      </w:r>
      <w:r w:rsidR="00180F55" w:rsidRPr="00180F55">
        <w:rPr>
          <w:rFonts w:ascii="Calibri" w:hAnsi="Calibri"/>
          <w:b/>
          <w:sz w:val="22"/>
          <w:szCs w:val="22"/>
        </w:rPr>
        <w:t xml:space="preserve">die </w:t>
      </w:r>
      <w:r w:rsidR="00180F55">
        <w:rPr>
          <w:rFonts w:ascii="Calibri" w:hAnsi="Calibri"/>
          <w:b/>
          <w:sz w:val="22"/>
          <w:szCs w:val="22"/>
        </w:rPr>
        <w:t xml:space="preserve">betreuende </w:t>
      </w:r>
      <w:r w:rsidR="00180F55" w:rsidRPr="00180F55">
        <w:rPr>
          <w:rFonts w:ascii="Calibri" w:hAnsi="Calibri"/>
          <w:b/>
          <w:sz w:val="22"/>
          <w:szCs w:val="22"/>
        </w:rPr>
        <w:t>SiFa über die Fachkunde nach § 4 DGUV Vorschrift 2</w:t>
      </w:r>
      <w:r w:rsidR="00180F55">
        <w:rPr>
          <w:rFonts w:ascii="Calibri" w:hAnsi="Calibri"/>
          <w:b/>
          <w:sz w:val="22"/>
          <w:szCs w:val="22"/>
        </w:rPr>
        <w:t xml:space="preserve"> verfügt</w:t>
      </w:r>
      <w:r w:rsidRPr="006E79D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.</w:t>
      </w:r>
      <w:r w:rsidR="00CA309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</w:t>
      </w:r>
      <w:r w:rsidR="00CA3096" w:rsidRPr="00CA3096">
        <w:rPr>
          <w:rFonts w:asciiTheme="minorHAnsi" w:hAnsiTheme="minorHAnsi" w:cs="Arial"/>
          <w:b/>
          <w:sz w:val="22"/>
          <w:szCs w:val="22"/>
        </w:rPr>
        <w:t>Dem Auftraggeber wird ein entsprechender Nachweis innerhalb von zwei Wochen nach Zuschlagserteilung vorgelegt.</w:t>
      </w:r>
    </w:p>
    <w:p w14:paraId="1261A221" w14:textId="77777777" w:rsidR="00B9681E" w:rsidRDefault="00B9681E" w:rsidP="00B9681E">
      <w:pPr>
        <w:pStyle w:val="Kopfzeile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469577E5" w14:textId="77777777" w:rsidR="00B9681E" w:rsidRPr="00981C9D" w:rsidRDefault="00B9681E" w:rsidP="00B9681E">
      <w:pPr>
        <w:jc w:val="both"/>
        <w:rPr>
          <w:rFonts w:asciiTheme="minorHAnsi" w:hAnsiTheme="minorHAnsi" w:cs="Arial"/>
          <w:bCs/>
          <w:color w:val="000000"/>
          <w:sz w:val="22"/>
          <w:szCs w:val="22"/>
        </w:rPr>
      </w:pPr>
      <w:r w:rsidRPr="00981C9D">
        <w:rPr>
          <w:rFonts w:asciiTheme="minorHAnsi" w:hAnsiTheme="minorHAnsi" w:cs="Arial"/>
          <w:sz w:val="22"/>
          <w:szCs w:val="22"/>
        </w:rPr>
        <w:t xml:space="preserve">Ich/Wir nehme(n) zur Kenntnis, akzeptiere(n) und bestätige(n), </w:t>
      </w:r>
      <w:r w:rsidRPr="00981C9D">
        <w:rPr>
          <w:rFonts w:asciiTheme="minorHAnsi" w:hAnsiTheme="minorHAnsi" w:cs="Arial"/>
          <w:bCs/>
          <w:color w:val="000000"/>
          <w:sz w:val="22"/>
          <w:szCs w:val="22"/>
        </w:rPr>
        <w:t xml:space="preserve">dass ich/wir bei Nichtabgabe der Erklärung bzw. bei unvollständiger oder nicht rechtzeitiger Abgabe bei der betreffenden Auftragsvergabe unberücksichtigt bleibe(n). Erklärungen, die nicht </w:t>
      </w:r>
      <w:r>
        <w:rPr>
          <w:rFonts w:asciiTheme="minorHAnsi" w:hAnsiTheme="minorHAnsi" w:cs="Arial"/>
          <w:bCs/>
          <w:color w:val="000000"/>
          <w:sz w:val="22"/>
          <w:szCs w:val="22"/>
        </w:rPr>
        <w:t>ausgefüllt</w:t>
      </w:r>
      <w:r w:rsidRPr="00981C9D">
        <w:rPr>
          <w:rFonts w:asciiTheme="minorHAnsi" w:hAnsiTheme="minorHAnsi" w:cs="Arial"/>
          <w:bCs/>
          <w:color w:val="000000"/>
          <w:sz w:val="22"/>
          <w:szCs w:val="22"/>
        </w:rPr>
        <w:t xml:space="preserve"> sind, gelten als nicht abgegeben. </w:t>
      </w:r>
    </w:p>
    <w:p w14:paraId="6F2576F6" w14:textId="77777777" w:rsidR="00B9681E" w:rsidRPr="00981C9D" w:rsidRDefault="00B9681E" w:rsidP="00B9681E">
      <w:pPr>
        <w:jc w:val="both"/>
        <w:rPr>
          <w:rFonts w:asciiTheme="minorHAnsi" w:hAnsiTheme="minorHAnsi" w:cs="Arial"/>
          <w:bCs/>
          <w:color w:val="000000"/>
          <w:sz w:val="22"/>
          <w:szCs w:val="22"/>
        </w:rPr>
      </w:pPr>
    </w:p>
    <w:p w14:paraId="0B51B55B" w14:textId="77777777" w:rsidR="00B9681E" w:rsidRPr="00981C9D" w:rsidRDefault="00B9681E" w:rsidP="00B9681E">
      <w:pPr>
        <w:jc w:val="both"/>
        <w:rPr>
          <w:rFonts w:asciiTheme="minorHAnsi" w:hAnsiTheme="minorHAnsi" w:cs="Arial"/>
          <w:sz w:val="22"/>
          <w:szCs w:val="22"/>
        </w:rPr>
      </w:pPr>
      <w:r w:rsidRPr="00981C9D">
        <w:rPr>
          <w:rFonts w:asciiTheme="minorHAnsi" w:hAnsiTheme="minorHAnsi" w:cs="Arial"/>
          <w:bCs/>
          <w:color w:val="000000"/>
          <w:sz w:val="22"/>
          <w:szCs w:val="22"/>
        </w:rPr>
        <w:t>Des Weiteren ist mir/uns bewusst, dass eine wissentlich falsche Abgabe der vorstehenden Erklärungen meinen/unseren Ausschluss von diesem und weiteren Vergabeverfahren zur Folge hat.</w:t>
      </w:r>
    </w:p>
    <w:p w14:paraId="58A70C72" w14:textId="77777777" w:rsidR="00D60535" w:rsidRPr="00981C9D" w:rsidRDefault="00D60535" w:rsidP="00751A0C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80"/>
        <w:gridCol w:w="5220"/>
      </w:tblGrid>
      <w:tr w:rsidR="00751A0C" w:rsidRPr="00981C9D" w14:paraId="005E29C5" w14:textId="77777777" w:rsidTr="00B8476E">
        <w:sdt>
          <w:sdtPr>
            <w:rPr>
              <w:rFonts w:ascii="Calibri" w:eastAsia="Calibri" w:hAnsi="Calibri" w:cs="Calibri"/>
              <w:sz w:val="20"/>
              <w:szCs w:val="20"/>
            </w:rPr>
            <w:id w:val="-1172480199"/>
            <w:placeholder>
              <w:docPart w:val="6AD55C631BEF4B30901B934218AB59A8"/>
            </w:placeholder>
            <w:showingPlcHdr/>
            <w:text/>
          </w:sdtPr>
          <w:sdtEndPr/>
          <w:sdtContent>
            <w:tc>
              <w:tcPr>
                <w:tcW w:w="3348" w:type="dxa"/>
                <w:tcBorders>
                  <w:bottom w:val="single" w:sz="4" w:space="0" w:color="auto"/>
                </w:tcBorders>
              </w:tcPr>
              <w:p w14:paraId="73DA21EE" w14:textId="7272EF06" w:rsidR="00751A0C" w:rsidRPr="00981C9D" w:rsidRDefault="007D4371" w:rsidP="00B8476E">
                <w:pPr>
                  <w:rPr>
                    <w:rFonts w:asciiTheme="minorHAnsi" w:hAnsiTheme="minorHAnsi" w:cs="Arial"/>
                  </w:rPr>
                </w:pPr>
                <w:r w:rsidRPr="00EB574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080" w:type="dxa"/>
          </w:tcPr>
          <w:p w14:paraId="1254ACB0" w14:textId="77777777" w:rsidR="00751A0C" w:rsidRPr="00981C9D" w:rsidRDefault="00751A0C" w:rsidP="00B8476E">
            <w:pPr>
              <w:rPr>
                <w:rFonts w:asciiTheme="minorHAnsi" w:hAnsiTheme="minorHAnsi" w:cs="Arial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</w:rPr>
            <w:id w:val="-360740803"/>
            <w:placeholder>
              <w:docPart w:val="182DBE58CE5145C28AA3B0CB5C272AB8"/>
            </w:placeholder>
            <w:showingPlcHdr/>
            <w:text/>
          </w:sdtPr>
          <w:sdtEndPr/>
          <w:sdtContent>
            <w:tc>
              <w:tcPr>
                <w:tcW w:w="5220" w:type="dxa"/>
                <w:tcBorders>
                  <w:bottom w:val="single" w:sz="4" w:space="0" w:color="auto"/>
                </w:tcBorders>
              </w:tcPr>
              <w:p w14:paraId="55718DEA" w14:textId="3ECFE77D" w:rsidR="00751A0C" w:rsidRPr="00981C9D" w:rsidRDefault="007D4371" w:rsidP="00B8476E">
                <w:pPr>
                  <w:rPr>
                    <w:rFonts w:asciiTheme="minorHAnsi" w:hAnsiTheme="minorHAnsi" w:cs="Arial"/>
                  </w:rPr>
                </w:pPr>
                <w:r w:rsidRPr="00EB574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51A0C" w:rsidRPr="00981C9D" w14:paraId="1B063F2E" w14:textId="77777777" w:rsidTr="00B8476E">
        <w:tc>
          <w:tcPr>
            <w:tcW w:w="3348" w:type="dxa"/>
            <w:tcBorders>
              <w:top w:val="single" w:sz="4" w:space="0" w:color="auto"/>
            </w:tcBorders>
          </w:tcPr>
          <w:p w14:paraId="3775234A" w14:textId="77777777" w:rsidR="00751A0C" w:rsidRPr="00981C9D" w:rsidRDefault="00751A0C" w:rsidP="00B8476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981C9D">
              <w:rPr>
                <w:rFonts w:asciiTheme="minorHAnsi" w:hAnsiTheme="minorHAnsi" w:cs="Arial"/>
                <w:sz w:val="20"/>
                <w:szCs w:val="20"/>
              </w:rPr>
              <w:t>(Ort/Datum)</w:t>
            </w:r>
          </w:p>
        </w:tc>
        <w:tc>
          <w:tcPr>
            <w:tcW w:w="1080" w:type="dxa"/>
          </w:tcPr>
          <w:p w14:paraId="23D7949E" w14:textId="77777777" w:rsidR="00751A0C" w:rsidRPr="00981C9D" w:rsidRDefault="00751A0C" w:rsidP="00B8476E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</w:tcPr>
          <w:p w14:paraId="206D453F" w14:textId="317EB354" w:rsidR="00751A0C" w:rsidRPr="00981C9D" w:rsidRDefault="00DF1D4A" w:rsidP="00B8476E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(Name der erklärenden</w:t>
            </w:r>
            <w:r w:rsidR="004F0EDA">
              <w:rPr>
                <w:rFonts w:asciiTheme="minorHAnsi" w:hAnsiTheme="minorHAnsi" w:cs="Arial"/>
                <w:sz w:val="20"/>
                <w:szCs w:val="20"/>
              </w:rPr>
              <w:t>, natürlichen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Person</w:t>
            </w:r>
            <w:r w:rsidR="00751A0C" w:rsidRPr="00981C9D">
              <w:rPr>
                <w:rFonts w:asciiTheme="minorHAnsi" w:hAnsiTheme="minorHAnsi" w:cs="Arial"/>
                <w:sz w:val="20"/>
                <w:szCs w:val="20"/>
              </w:rPr>
              <w:t>)</w:t>
            </w:r>
          </w:p>
        </w:tc>
      </w:tr>
    </w:tbl>
    <w:p w14:paraId="59B29184" w14:textId="77777777" w:rsidR="003F6E03" w:rsidRDefault="003F6E03" w:rsidP="009770F2">
      <w:pPr>
        <w:rPr>
          <w:rFonts w:ascii="Arial" w:hAnsi="Arial" w:cs="Arial"/>
          <w:b/>
          <w:sz w:val="22"/>
          <w:szCs w:val="22"/>
        </w:rPr>
      </w:pPr>
    </w:p>
    <w:sectPr w:rsidR="003F6E03" w:rsidSect="00875EA2">
      <w:headerReference w:type="default" r:id="rId7"/>
      <w:footerReference w:type="default" r:id="rId8"/>
      <w:headerReference w:type="first" r:id="rId9"/>
      <w:type w:val="continuous"/>
      <w:pgSz w:w="11906" w:h="16838" w:code="9"/>
      <w:pgMar w:top="1247" w:right="1106" w:bottom="360" w:left="1191" w:header="539" w:footer="2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4400" w14:textId="77777777" w:rsidR="009F138C" w:rsidRDefault="009F138C">
      <w:r>
        <w:separator/>
      </w:r>
    </w:p>
  </w:endnote>
  <w:endnote w:type="continuationSeparator" w:id="0">
    <w:p w14:paraId="46C57173" w14:textId="77777777" w:rsidR="009F138C" w:rsidRDefault="009F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2E83" w14:textId="77777777" w:rsidR="00D571FF" w:rsidRDefault="00D571F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7636D" w14:textId="77777777" w:rsidR="009F138C" w:rsidRDefault="009F138C">
      <w:r>
        <w:separator/>
      </w:r>
    </w:p>
  </w:footnote>
  <w:footnote w:type="continuationSeparator" w:id="0">
    <w:p w14:paraId="105AC09B" w14:textId="77777777" w:rsidR="009F138C" w:rsidRDefault="009F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F3F9" w14:textId="77777777" w:rsidR="00D571FF" w:rsidRDefault="00D571FF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ACBE" w14:textId="5B282DB7" w:rsidR="00D571FF" w:rsidRDefault="001F7CEF">
    <w:pPr>
      <w:pStyle w:val="Kopfzeile"/>
    </w:pPr>
    <w:r>
      <w:rPr>
        <w:noProof/>
        <w:sz w:val="20"/>
      </w:rPr>
      <w:drawing>
        <wp:inline distT="0" distB="0" distL="0" distR="0" wp14:anchorId="026BF7D7" wp14:editId="030F9E7E">
          <wp:extent cx="6007608" cy="12192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7608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717"/>
    <w:multiLevelType w:val="hybridMultilevel"/>
    <w:tmpl w:val="50C27E50"/>
    <w:lvl w:ilvl="0" w:tplc="0407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6B5B5A"/>
    <w:multiLevelType w:val="hybridMultilevel"/>
    <w:tmpl w:val="9470387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61782B"/>
    <w:multiLevelType w:val="hybridMultilevel"/>
    <w:tmpl w:val="DD209646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07A1D99"/>
    <w:multiLevelType w:val="hybridMultilevel"/>
    <w:tmpl w:val="5950BD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9664E77"/>
    <w:multiLevelType w:val="hybridMultilevel"/>
    <w:tmpl w:val="F42A88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300F29"/>
    <w:multiLevelType w:val="hybridMultilevel"/>
    <w:tmpl w:val="8FE240C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546B97"/>
    <w:multiLevelType w:val="hybridMultilevel"/>
    <w:tmpl w:val="9EEA06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x2EdLvXtCNt5ka+T5+++P6nu5lyZEVUDh09CO+htK59/kGY+g97t8HpVNzZ61k5RgvqtjS5z2SPLhbMdEaxt2w==" w:saltValue="MC/NGKOvF/4iMcR0MATI6A==" w:algorithmName="SHA-512"/>
  <w:defaultTabStop w:val="709"/>
  <w:autoHyphenation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D19"/>
    <w:rsid w:val="000058D3"/>
    <w:rsid w:val="00017F80"/>
    <w:rsid w:val="000242C6"/>
    <w:rsid w:val="000B0FA8"/>
    <w:rsid w:val="000C1157"/>
    <w:rsid w:val="000C3BF0"/>
    <w:rsid w:val="000E06BE"/>
    <w:rsid w:val="000E1C30"/>
    <w:rsid w:val="000F6A05"/>
    <w:rsid w:val="00107429"/>
    <w:rsid w:val="00120980"/>
    <w:rsid w:val="00136A4A"/>
    <w:rsid w:val="00162113"/>
    <w:rsid w:val="00180F55"/>
    <w:rsid w:val="0019541A"/>
    <w:rsid w:val="001A73DA"/>
    <w:rsid w:val="001B3D4A"/>
    <w:rsid w:val="001C4057"/>
    <w:rsid w:val="001D5021"/>
    <w:rsid w:val="001E0BE9"/>
    <w:rsid w:val="001E5B4B"/>
    <w:rsid w:val="001F348A"/>
    <w:rsid w:val="001F7CEF"/>
    <w:rsid w:val="00202090"/>
    <w:rsid w:val="00217915"/>
    <w:rsid w:val="00264144"/>
    <w:rsid w:val="00283B01"/>
    <w:rsid w:val="002B326E"/>
    <w:rsid w:val="002E2A43"/>
    <w:rsid w:val="00303D2E"/>
    <w:rsid w:val="003048DF"/>
    <w:rsid w:val="00314646"/>
    <w:rsid w:val="00345B70"/>
    <w:rsid w:val="00347ADA"/>
    <w:rsid w:val="00355FD3"/>
    <w:rsid w:val="00371466"/>
    <w:rsid w:val="00385BEE"/>
    <w:rsid w:val="0039680E"/>
    <w:rsid w:val="003A2E6F"/>
    <w:rsid w:val="003B7A77"/>
    <w:rsid w:val="003D7C00"/>
    <w:rsid w:val="003F4C15"/>
    <w:rsid w:val="003F6E03"/>
    <w:rsid w:val="00430922"/>
    <w:rsid w:val="00492F03"/>
    <w:rsid w:val="00493EB3"/>
    <w:rsid w:val="00494E2E"/>
    <w:rsid w:val="004A4CFF"/>
    <w:rsid w:val="004A4E2E"/>
    <w:rsid w:val="004B3A8E"/>
    <w:rsid w:val="004D49F3"/>
    <w:rsid w:val="004D553E"/>
    <w:rsid w:val="004F0EDA"/>
    <w:rsid w:val="005119DE"/>
    <w:rsid w:val="00522B11"/>
    <w:rsid w:val="00524A0A"/>
    <w:rsid w:val="00527FE0"/>
    <w:rsid w:val="0054330A"/>
    <w:rsid w:val="00547FA4"/>
    <w:rsid w:val="005B075B"/>
    <w:rsid w:val="005D37B6"/>
    <w:rsid w:val="005D5039"/>
    <w:rsid w:val="00611047"/>
    <w:rsid w:val="006125F3"/>
    <w:rsid w:val="00686AFF"/>
    <w:rsid w:val="006B35C8"/>
    <w:rsid w:val="006B622E"/>
    <w:rsid w:val="006B643D"/>
    <w:rsid w:val="006C1310"/>
    <w:rsid w:val="006D24D8"/>
    <w:rsid w:val="006E79D6"/>
    <w:rsid w:val="006F738F"/>
    <w:rsid w:val="007350AB"/>
    <w:rsid w:val="00736A55"/>
    <w:rsid w:val="00747CC3"/>
    <w:rsid w:val="00751A0C"/>
    <w:rsid w:val="00755A37"/>
    <w:rsid w:val="007807A6"/>
    <w:rsid w:val="00782412"/>
    <w:rsid w:val="007849B8"/>
    <w:rsid w:val="007872E6"/>
    <w:rsid w:val="0079083B"/>
    <w:rsid w:val="007A0C94"/>
    <w:rsid w:val="007C4D0C"/>
    <w:rsid w:val="007D4371"/>
    <w:rsid w:val="008117BC"/>
    <w:rsid w:val="0082358F"/>
    <w:rsid w:val="00827D2F"/>
    <w:rsid w:val="00835E32"/>
    <w:rsid w:val="00842C82"/>
    <w:rsid w:val="00867D95"/>
    <w:rsid w:val="00875EA2"/>
    <w:rsid w:val="008831B1"/>
    <w:rsid w:val="0088401B"/>
    <w:rsid w:val="00884A59"/>
    <w:rsid w:val="00887A7A"/>
    <w:rsid w:val="00893787"/>
    <w:rsid w:val="008E6C48"/>
    <w:rsid w:val="008F0A6E"/>
    <w:rsid w:val="009041F6"/>
    <w:rsid w:val="00913DB9"/>
    <w:rsid w:val="0092334E"/>
    <w:rsid w:val="00935043"/>
    <w:rsid w:val="009571AB"/>
    <w:rsid w:val="009770F2"/>
    <w:rsid w:val="00981C9D"/>
    <w:rsid w:val="00982A70"/>
    <w:rsid w:val="00982EE8"/>
    <w:rsid w:val="009853A6"/>
    <w:rsid w:val="009B22D0"/>
    <w:rsid w:val="009D6D19"/>
    <w:rsid w:val="009F138C"/>
    <w:rsid w:val="00A054B3"/>
    <w:rsid w:val="00A34391"/>
    <w:rsid w:val="00A570EB"/>
    <w:rsid w:val="00A8441E"/>
    <w:rsid w:val="00AA03FE"/>
    <w:rsid w:val="00AE1E85"/>
    <w:rsid w:val="00AE6732"/>
    <w:rsid w:val="00AE7349"/>
    <w:rsid w:val="00B06749"/>
    <w:rsid w:val="00B24939"/>
    <w:rsid w:val="00B56B8E"/>
    <w:rsid w:val="00B8476E"/>
    <w:rsid w:val="00B84E0B"/>
    <w:rsid w:val="00B96525"/>
    <w:rsid w:val="00B9681E"/>
    <w:rsid w:val="00BA6928"/>
    <w:rsid w:val="00BC2482"/>
    <w:rsid w:val="00C368BC"/>
    <w:rsid w:val="00C7507F"/>
    <w:rsid w:val="00C7551D"/>
    <w:rsid w:val="00C854EF"/>
    <w:rsid w:val="00C93EB3"/>
    <w:rsid w:val="00CA3096"/>
    <w:rsid w:val="00CC665F"/>
    <w:rsid w:val="00D32450"/>
    <w:rsid w:val="00D571FF"/>
    <w:rsid w:val="00D60535"/>
    <w:rsid w:val="00D92BC7"/>
    <w:rsid w:val="00DB098B"/>
    <w:rsid w:val="00DD403D"/>
    <w:rsid w:val="00DF1D4A"/>
    <w:rsid w:val="00E23F42"/>
    <w:rsid w:val="00E333BB"/>
    <w:rsid w:val="00E35309"/>
    <w:rsid w:val="00E53ACE"/>
    <w:rsid w:val="00E708D5"/>
    <w:rsid w:val="00E8470C"/>
    <w:rsid w:val="00E903CF"/>
    <w:rsid w:val="00EB27F5"/>
    <w:rsid w:val="00EB3E5F"/>
    <w:rsid w:val="00EC1A41"/>
    <w:rsid w:val="00EC1C76"/>
    <w:rsid w:val="00F830B9"/>
    <w:rsid w:val="00FA17C6"/>
    <w:rsid w:val="00FE4A01"/>
    <w:rsid w:val="00FE777E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40BF81D"/>
  <w15:docId w15:val="{153157BD-DE20-49F4-974B-314A789F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849B8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849B8"/>
    <w:pPr>
      <w:keepNext/>
      <w:ind w:left="-180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qFormat/>
    <w:rsid w:val="007849B8"/>
    <w:pPr>
      <w:keepNext/>
      <w:outlineLvl w:val="1"/>
    </w:pPr>
    <w:rPr>
      <w:rFonts w:ascii="Arial" w:hAnsi="Arial" w:cs="Arial"/>
      <w:b/>
      <w:bCs/>
      <w:sz w:val="18"/>
    </w:rPr>
  </w:style>
  <w:style w:type="paragraph" w:styleId="berschrift3">
    <w:name w:val="heading 3"/>
    <w:basedOn w:val="Standard"/>
    <w:next w:val="Standard"/>
    <w:qFormat/>
    <w:rsid w:val="007849B8"/>
    <w:pPr>
      <w:keepNext/>
      <w:ind w:left="284"/>
      <w:outlineLvl w:val="2"/>
    </w:pPr>
    <w:rPr>
      <w:rFonts w:ascii="Arial" w:hAnsi="Arial" w:cs="Arial"/>
      <w:b/>
      <w:bCs/>
      <w:color w:val="999999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849B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849B8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7849B8"/>
    <w:pPr>
      <w:ind w:left="-165"/>
    </w:pPr>
  </w:style>
  <w:style w:type="paragraph" w:styleId="Textkrper">
    <w:name w:val="Body Text"/>
    <w:basedOn w:val="Standard"/>
    <w:rsid w:val="007849B8"/>
    <w:rPr>
      <w:rFonts w:ascii="Arial" w:hAnsi="Arial" w:cs="Arial"/>
      <w:sz w:val="20"/>
    </w:rPr>
  </w:style>
  <w:style w:type="character" w:styleId="Hyperlink">
    <w:name w:val="Hyperlink"/>
    <w:basedOn w:val="Absatz-Standardschriftart"/>
    <w:rsid w:val="007849B8"/>
    <w:rPr>
      <w:color w:val="0000FF"/>
      <w:u w:val="single"/>
    </w:rPr>
  </w:style>
  <w:style w:type="table" w:styleId="Tabellenraster">
    <w:name w:val="Table Grid"/>
    <w:basedOn w:val="NormaleTabelle"/>
    <w:rsid w:val="00883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19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el">
    <w:name w:val="Title"/>
    <w:basedOn w:val="Default"/>
    <w:next w:val="Default"/>
    <w:qFormat/>
    <w:rsid w:val="005119DE"/>
    <w:rPr>
      <w:rFonts w:cs="Times New Roman"/>
      <w:color w:val="auto"/>
    </w:rPr>
  </w:style>
  <w:style w:type="character" w:customStyle="1" w:styleId="KopfzeileZchn">
    <w:name w:val="Kopfzeile Zchn"/>
    <w:basedOn w:val="Absatz-Standardschriftart"/>
    <w:link w:val="Kopfzeile"/>
    <w:rsid w:val="009B22D0"/>
    <w:rPr>
      <w:sz w:val="24"/>
      <w:szCs w:val="24"/>
      <w:lang w:val="de-DE" w:eastAsia="de-DE" w:bidi="ar-SA"/>
    </w:rPr>
  </w:style>
  <w:style w:type="character" w:styleId="Kommentarzeichen">
    <w:name w:val="annotation reference"/>
    <w:basedOn w:val="Absatz-Standardschriftart"/>
    <w:semiHidden/>
    <w:rsid w:val="009B22D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B22D0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semiHidden/>
    <w:rsid w:val="009B22D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84A59"/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884A5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semiHidden/>
    <w:rsid w:val="00884A59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F0ED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853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e\AppData\Local\Microsoft\Windows\Temporary%20Internet%20Files\Content.MSO\7C6E30F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8127F8E0454DF097B7C173753CD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EDC7E-A99D-400F-9148-790FBADF35A9}"/>
      </w:docPartPr>
      <w:docPartBody>
        <w:p w:rsidR="0043397C" w:rsidRDefault="00840AAF" w:rsidP="00840AAF">
          <w:pPr>
            <w:pStyle w:val="F98127F8E0454DF097B7C173753CD7B4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D55C631BEF4B30901B934218AB59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F74E2-E988-489E-973D-5C7361759D36}"/>
      </w:docPartPr>
      <w:docPartBody>
        <w:p w:rsidR="0043397C" w:rsidRDefault="00840AAF" w:rsidP="00840AAF">
          <w:pPr>
            <w:pStyle w:val="6AD55C631BEF4B30901B934218AB59A8"/>
          </w:pPr>
          <w:r w:rsidRPr="00EB574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2DBE58CE5145C28AA3B0CB5C272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0BFA2E-7503-49E4-8835-0AE69F4140D7}"/>
      </w:docPartPr>
      <w:docPartBody>
        <w:p w:rsidR="0043397C" w:rsidRDefault="00840AAF" w:rsidP="00840AAF">
          <w:pPr>
            <w:pStyle w:val="182DBE58CE5145C28AA3B0CB5C272AB8"/>
          </w:pPr>
          <w:r w:rsidRPr="00EB574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AF"/>
    <w:rsid w:val="0043397C"/>
    <w:rsid w:val="0084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0AAF"/>
    <w:rPr>
      <w:color w:val="808080"/>
    </w:rPr>
  </w:style>
  <w:style w:type="paragraph" w:customStyle="1" w:styleId="F98127F8E0454DF097B7C173753CD7B4">
    <w:name w:val="F98127F8E0454DF097B7C173753CD7B4"/>
    <w:rsid w:val="00840AAF"/>
  </w:style>
  <w:style w:type="paragraph" w:customStyle="1" w:styleId="6AD55C631BEF4B30901B934218AB59A8">
    <w:name w:val="6AD55C631BEF4B30901B934218AB59A8"/>
    <w:rsid w:val="00840AAF"/>
  </w:style>
  <w:style w:type="paragraph" w:customStyle="1" w:styleId="182DBE58CE5145C28AA3B0CB5C272AB8">
    <w:name w:val="182DBE58CE5145C28AA3B0CB5C272AB8"/>
    <w:rsid w:val="00840A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7C6E30F8</Template>
  <TotalTime>0</TotalTime>
  <Pages>1</Pages>
  <Words>269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>Logistik Zentrum Niedersachsen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creator>Administrator</dc:creator>
  <cp:lastModifiedBy>Feuerstab, Chris (LZN)</cp:lastModifiedBy>
  <cp:revision>2</cp:revision>
  <cp:lastPrinted>2010-03-24T09:08:00Z</cp:lastPrinted>
  <dcterms:created xsi:type="dcterms:W3CDTF">2026-04-21T12:39:00Z</dcterms:created>
  <dcterms:modified xsi:type="dcterms:W3CDTF">2026-04-21T12:39:00Z</dcterms:modified>
</cp:coreProperties>
</file>